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D0036EE" w:rsidR="00535E9B" w:rsidRPr="00D21963" w:rsidRDefault="000855FF" w:rsidP="00AD6BDD">
      <w:pPr>
        <w:jc w:val="center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21963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D21963">
        <w:rPr>
          <w:rFonts w:ascii="Verdana" w:eastAsia="Verdana" w:hAnsi="Verdana" w:cs="Times New Roman"/>
          <w:b/>
          <w:szCs w:val="18"/>
        </w:rPr>
        <w:t>7</w:t>
      </w:r>
      <w:r w:rsidRPr="00D21963">
        <w:rPr>
          <w:rFonts w:ascii="Verdana" w:eastAsia="Verdana" w:hAnsi="Verdana" w:cs="Times New Roman"/>
          <w:b/>
          <w:szCs w:val="18"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D2196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D21963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EAC4492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POST/DYS/OZ/GZ/0</w:t>
      </w:r>
      <w:r w:rsidR="008E58D3">
        <w:rPr>
          <w:rFonts w:ascii="Verdana" w:hAnsi="Verdana" w:cstheme="minorHAnsi"/>
          <w:b/>
          <w:szCs w:val="18"/>
          <w:lang w:eastAsia="pl-PL"/>
        </w:rPr>
        <w:t>1</w:t>
      </w:r>
      <w:r w:rsidR="009934BD">
        <w:rPr>
          <w:rFonts w:ascii="Verdana" w:hAnsi="Verdana" w:cstheme="minorHAnsi"/>
          <w:b/>
          <w:szCs w:val="18"/>
          <w:lang w:eastAsia="pl-PL"/>
        </w:rPr>
        <w:t>560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/2026</w:t>
      </w:r>
      <w:r w:rsidR="00D21963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9934BD" w:rsidRPr="009934BD">
        <w:rPr>
          <w:b/>
          <w:bCs/>
          <w:szCs w:val="18"/>
        </w:rPr>
        <w:t>Roboty budowlane elektroenergetyczne na ternie RE Chełm: 1) Busówno; 2) Siedliszcze.</w:t>
      </w:r>
      <w:r w:rsidR="00D21963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4BDEFD8B" w:rsidR="000855FF" w:rsidRPr="0022356D" w:rsidRDefault="00DD4731" w:rsidP="0022356D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696A059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950C02E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CA8E467" w14:textId="77777777" w:rsidR="00D21963" w:rsidRPr="008B094F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7212E3" w:rsidR="00347E8D" w:rsidRPr="006B2C28" w:rsidRDefault="00D21963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E58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934BD">
            <w:rPr>
              <w:rFonts w:asciiTheme="majorHAnsi" w:hAnsiTheme="majorHAnsi"/>
              <w:color w:val="000000" w:themeColor="text1"/>
              <w:sz w:val="14"/>
              <w:szCs w:val="18"/>
            </w:rPr>
            <w:t>560</w:t>
          </w: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7C7D"/>
    <w:rsid w:val="000C47A9"/>
    <w:rsid w:val="000C586E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356D"/>
    <w:rsid w:val="00224257"/>
    <w:rsid w:val="00226A9A"/>
    <w:rsid w:val="00240ACD"/>
    <w:rsid w:val="0024291C"/>
    <w:rsid w:val="0025239A"/>
    <w:rsid w:val="00257F22"/>
    <w:rsid w:val="00264A06"/>
    <w:rsid w:val="00265B9D"/>
    <w:rsid w:val="00270752"/>
    <w:rsid w:val="002731E1"/>
    <w:rsid w:val="002743D5"/>
    <w:rsid w:val="00275F42"/>
    <w:rsid w:val="002768AC"/>
    <w:rsid w:val="00282A52"/>
    <w:rsid w:val="002A3129"/>
    <w:rsid w:val="002A48F7"/>
    <w:rsid w:val="002B4D58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20B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93793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42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764"/>
    <w:rsid w:val="00727EC1"/>
    <w:rsid w:val="0073187A"/>
    <w:rsid w:val="007343BE"/>
    <w:rsid w:val="007343C5"/>
    <w:rsid w:val="00742321"/>
    <w:rsid w:val="00742807"/>
    <w:rsid w:val="007542D5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1806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91A87"/>
    <w:rsid w:val="008A0BA5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8D3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2B2F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173D"/>
    <w:rsid w:val="00992FE3"/>
    <w:rsid w:val="009934BD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16F50"/>
    <w:rsid w:val="00A370AB"/>
    <w:rsid w:val="00A43299"/>
    <w:rsid w:val="00A43D3A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B05"/>
    <w:rsid w:val="00AD5D81"/>
    <w:rsid w:val="00AD6BDD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0517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66EDF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CF642C"/>
    <w:rsid w:val="00D03C12"/>
    <w:rsid w:val="00D10930"/>
    <w:rsid w:val="00D1247E"/>
    <w:rsid w:val="00D21963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7BA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43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45</cp:revision>
  <cp:lastPrinted>2024-07-15T11:21:00Z</cp:lastPrinted>
  <dcterms:created xsi:type="dcterms:W3CDTF">2025-06-03T08:48:00Z</dcterms:created>
  <dcterms:modified xsi:type="dcterms:W3CDTF">2026-04-27T11:45:00Z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